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986" w:rsidRPr="00E77870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Richard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BROWN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613986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Woollen weaver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3986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3986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3986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13986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3986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3986" w:rsidRDefault="00613986" w:rsidP="006139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61398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986" w:rsidRDefault="00613986" w:rsidP="00E71FC3">
      <w:pPr>
        <w:spacing w:after="0" w:line="240" w:lineRule="auto"/>
      </w:pPr>
      <w:r>
        <w:separator/>
      </w:r>
    </w:p>
  </w:endnote>
  <w:endnote w:type="continuationSeparator" w:id="0">
    <w:p w:rsidR="00613986" w:rsidRDefault="006139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986" w:rsidRDefault="00613986" w:rsidP="00E71FC3">
      <w:pPr>
        <w:spacing w:after="0" w:line="240" w:lineRule="auto"/>
      </w:pPr>
      <w:r>
        <w:separator/>
      </w:r>
    </w:p>
  </w:footnote>
  <w:footnote w:type="continuationSeparator" w:id="0">
    <w:p w:rsidR="00613986" w:rsidRDefault="006139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86"/>
    <w:rsid w:val="006139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D07FC2-1003-45A0-BCC4-B5D63DD45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2016-05-21T20:01:00Z</dcterms:created>
  <dcterms:modified xsi:type="dcterms:W3CDTF">2016-05-21T20:02:00Z</dcterms:modified>
</cp:coreProperties>
</file>